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5384B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ECD8484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18BC0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B2FC0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23A39AEA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567AC565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Surrey, the taxes of a fifteenth and a tenth.</w:t>
      </w:r>
    </w:p>
    <w:p w14:paraId="3EF38AFC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2027B07A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AA0460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6985C" w14:textId="77777777" w:rsidR="007F59A7" w:rsidRDefault="007F59A7" w:rsidP="007F5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2A18A0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87123" w14:textId="77777777" w:rsidR="007F59A7" w:rsidRDefault="007F59A7" w:rsidP="009139A6">
      <w:r>
        <w:separator/>
      </w:r>
    </w:p>
  </w:endnote>
  <w:endnote w:type="continuationSeparator" w:id="0">
    <w:p w14:paraId="5BBCAF8F" w14:textId="77777777" w:rsidR="007F59A7" w:rsidRDefault="007F59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FC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65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DCE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F646" w14:textId="77777777" w:rsidR="007F59A7" w:rsidRDefault="007F59A7" w:rsidP="009139A6">
      <w:r>
        <w:separator/>
      </w:r>
    </w:p>
  </w:footnote>
  <w:footnote w:type="continuationSeparator" w:id="0">
    <w:p w14:paraId="7DF7A651" w14:textId="77777777" w:rsidR="007F59A7" w:rsidRDefault="007F59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30F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2A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0F5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9A7"/>
    <w:rsid w:val="000666E0"/>
    <w:rsid w:val="002510B7"/>
    <w:rsid w:val="005C130B"/>
    <w:rsid w:val="007F59A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2DF10"/>
  <w15:chartTrackingRefBased/>
  <w15:docId w15:val="{8B6633B8-F846-436C-BDE3-19F58399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2021-10-26T07:11:00Z</dcterms:created>
  <dcterms:modified xsi:type="dcterms:W3CDTF">2021-10-26T07:11:00Z</dcterms:modified>
</cp:coreProperties>
</file>